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Brentwood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Brentwood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Brentwood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Brentwood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Brentwood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Brentwood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43.5% </w:t>
      </w:r>
      <w:r w:rsidRPr="004747BF">
        <w:rPr>
          <w:rFonts w:ascii="Libre Franklin Light" w:eastAsia="Times New Roman" w:hAnsi="Libre Franklin Light" w:cs="Calibri Light"/>
        </w:rPr>
        <w:t xml:space="preserve">of those respondents classified as PGSI 8+ in Brentwood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Brentwood is estimated to be </w:t>
      </w:r>
      <w:r w:rsidRPr="00773DF7">
        <w:rPr>
          <w:rFonts w:ascii="Libre Franklin Light" w:eastAsia="Times New Roman" w:hAnsi="Libre Franklin Light" w:cs="Calibri Light"/>
          <w:b/>
          <w:bCs/>
          <w:color w:val="C45911" w:themeColor="accent2" w:themeShade="BF"/>
        </w:rPr>
        <w:t xml:space="preserve">£1,291,470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Brentwood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Brentwood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Brentwood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Brentwood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entwoo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Brentwood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entwoo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Brentwood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Brentwood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43.5%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entwoo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Brentwood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Brentwood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Brentwood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Brentwood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Brentwood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Brentwood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£1,291,470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Brentwood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£21,036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£435,035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£31,164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£8,765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£16,069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£779,401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£1,291,470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Brentwood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Brentwood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Brentwood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Brentwood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Brentwood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Brentwood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Brentwood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Brentwood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Brentwood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Brentwood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Brentwood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Brentwood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40D300E-C058-4650-AF76-8340CFA9753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